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90E8A" w14:textId="4DD1F5CA" w:rsidR="00553F66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53F66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5C5A1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CA68A7" w14:textId="2256E6CF" w:rsidR="0085747A" w:rsidRPr="000F6D81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0F6D81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0F6D81">
        <w:rPr>
          <w:rFonts w:ascii="Corbel" w:hAnsi="Corbel"/>
          <w:i/>
          <w:smallCaps/>
          <w:sz w:val="24"/>
          <w:szCs w:val="24"/>
        </w:rPr>
        <w:t xml:space="preserve"> </w:t>
      </w:r>
      <w:r w:rsidR="00884F04">
        <w:rPr>
          <w:rFonts w:ascii="Corbel" w:hAnsi="Corbel"/>
          <w:i/>
          <w:smallCaps/>
          <w:sz w:val="24"/>
          <w:szCs w:val="24"/>
        </w:rPr>
        <w:t>202</w:t>
      </w:r>
      <w:r w:rsidR="0080517E">
        <w:rPr>
          <w:rFonts w:ascii="Corbel" w:hAnsi="Corbel"/>
          <w:i/>
          <w:smallCaps/>
          <w:sz w:val="24"/>
          <w:szCs w:val="24"/>
        </w:rPr>
        <w:t>5</w:t>
      </w:r>
      <w:r w:rsidR="00884F04">
        <w:rPr>
          <w:rFonts w:ascii="Corbel" w:hAnsi="Corbel"/>
          <w:i/>
          <w:smallCaps/>
          <w:sz w:val="24"/>
          <w:szCs w:val="24"/>
        </w:rPr>
        <w:t>-202</w:t>
      </w:r>
      <w:r w:rsidR="0080517E">
        <w:rPr>
          <w:rFonts w:ascii="Corbel" w:hAnsi="Corbel"/>
          <w:i/>
          <w:smallCaps/>
          <w:sz w:val="24"/>
          <w:szCs w:val="24"/>
        </w:rPr>
        <w:t>8</w:t>
      </w:r>
    </w:p>
    <w:p w14:paraId="442B8C09" w14:textId="090B22BA" w:rsidR="00445970" w:rsidRPr="00EA4832" w:rsidRDefault="00445970" w:rsidP="00040B2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D71695">
        <w:rPr>
          <w:rFonts w:ascii="Corbel" w:hAnsi="Corbel"/>
          <w:sz w:val="20"/>
          <w:szCs w:val="20"/>
        </w:rPr>
        <w:t xml:space="preserve"> 202</w:t>
      </w:r>
      <w:r w:rsidR="0080517E">
        <w:rPr>
          <w:rFonts w:ascii="Corbel" w:hAnsi="Corbel"/>
          <w:sz w:val="20"/>
          <w:szCs w:val="20"/>
        </w:rPr>
        <w:t>7</w:t>
      </w:r>
      <w:r w:rsidR="00D71695">
        <w:rPr>
          <w:rFonts w:ascii="Corbel" w:hAnsi="Corbel"/>
          <w:sz w:val="20"/>
          <w:szCs w:val="20"/>
        </w:rPr>
        <w:t>/202</w:t>
      </w:r>
      <w:r w:rsidR="0080517E">
        <w:rPr>
          <w:rFonts w:ascii="Corbel" w:hAnsi="Corbel"/>
          <w:sz w:val="20"/>
          <w:szCs w:val="20"/>
        </w:rPr>
        <w:t>8</w:t>
      </w:r>
    </w:p>
    <w:p w14:paraId="55A7FF2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F4326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49B6F6" w14:textId="77777777" w:rsidTr="00B819C8">
        <w:tc>
          <w:tcPr>
            <w:tcW w:w="2694" w:type="dxa"/>
            <w:vAlign w:val="center"/>
          </w:tcPr>
          <w:p w14:paraId="3B3DFB2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D8ABF5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społeczne w gospodarce rynkowej</w:t>
            </w:r>
          </w:p>
        </w:tc>
      </w:tr>
      <w:tr w:rsidR="0085747A" w:rsidRPr="009C54AE" w14:paraId="53582E15" w14:textId="77777777" w:rsidTr="00B819C8">
        <w:tc>
          <w:tcPr>
            <w:tcW w:w="2694" w:type="dxa"/>
            <w:vAlign w:val="center"/>
          </w:tcPr>
          <w:p w14:paraId="38FCD6D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CB6114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A7B21">
              <w:rPr>
                <w:rFonts w:ascii="Corbel" w:hAnsi="Corbel"/>
                <w:b w:val="0"/>
                <w:sz w:val="24"/>
                <w:szCs w:val="24"/>
              </w:rPr>
              <w:t>E/I/EiZSP/C-1.1a</w:t>
            </w:r>
          </w:p>
        </w:tc>
      </w:tr>
      <w:tr w:rsidR="0080517E" w:rsidRPr="009C54AE" w14:paraId="63D00316" w14:textId="77777777" w:rsidTr="00930933">
        <w:tc>
          <w:tcPr>
            <w:tcW w:w="2694" w:type="dxa"/>
            <w:vAlign w:val="center"/>
          </w:tcPr>
          <w:p w14:paraId="78ECB218" w14:textId="77777777" w:rsidR="0080517E" w:rsidRPr="009C54AE" w:rsidRDefault="0080517E" w:rsidP="008051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B793416" w14:textId="29CD55ED" w:rsidR="0080517E" w:rsidRPr="009C54AE" w:rsidRDefault="0080517E" w:rsidP="008051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42E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0517E" w:rsidRPr="009C54AE" w14:paraId="3EA6A283" w14:textId="77777777" w:rsidTr="00930933">
        <w:tc>
          <w:tcPr>
            <w:tcW w:w="2694" w:type="dxa"/>
            <w:vAlign w:val="center"/>
          </w:tcPr>
          <w:p w14:paraId="3E134DB1" w14:textId="77777777" w:rsidR="0080517E" w:rsidRPr="009C54AE" w:rsidRDefault="0080517E" w:rsidP="008051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5984BF5" w14:textId="7B6FF28D" w:rsidR="0080517E" w:rsidRPr="00AC788C" w:rsidRDefault="0080517E" w:rsidP="008051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42E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57E8026" w14:textId="77777777" w:rsidTr="00B819C8">
        <w:tc>
          <w:tcPr>
            <w:tcW w:w="2694" w:type="dxa"/>
            <w:vAlign w:val="center"/>
          </w:tcPr>
          <w:p w14:paraId="19B551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FFF59D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E2AB6E5" w14:textId="77777777" w:rsidTr="00B819C8">
        <w:tc>
          <w:tcPr>
            <w:tcW w:w="2694" w:type="dxa"/>
            <w:vAlign w:val="center"/>
          </w:tcPr>
          <w:p w14:paraId="6106EBC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90E193" w14:textId="0406D91A" w:rsidR="0085747A" w:rsidRPr="009C54AE" w:rsidRDefault="0017512A" w:rsidP="000F6D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A324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ACFD585" w14:textId="77777777" w:rsidTr="00B819C8">
        <w:tc>
          <w:tcPr>
            <w:tcW w:w="2694" w:type="dxa"/>
            <w:vAlign w:val="center"/>
          </w:tcPr>
          <w:p w14:paraId="17B737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EA79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8B918E0" w14:textId="77777777" w:rsidTr="00B819C8">
        <w:tc>
          <w:tcPr>
            <w:tcW w:w="2694" w:type="dxa"/>
            <w:vAlign w:val="center"/>
          </w:tcPr>
          <w:p w14:paraId="123F39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98D892" w14:textId="77777777" w:rsidR="0085747A" w:rsidRPr="009C54AE" w:rsidRDefault="0017512A" w:rsidP="000F6D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48D4BA3" w14:textId="77777777" w:rsidTr="00B819C8">
        <w:tc>
          <w:tcPr>
            <w:tcW w:w="2694" w:type="dxa"/>
            <w:vAlign w:val="center"/>
          </w:tcPr>
          <w:p w14:paraId="1FFC40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3B147A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45045A9F" w14:textId="77777777" w:rsidTr="00B819C8">
        <w:tc>
          <w:tcPr>
            <w:tcW w:w="2694" w:type="dxa"/>
            <w:vAlign w:val="center"/>
          </w:tcPr>
          <w:p w14:paraId="0B9B72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7E9AC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1D3E9B93" w14:textId="77777777" w:rsidTr="00B819C8">
        <w:tc>
          <w:tcPr>
            <w:tcW w:w="2694" w:type="dxa"/>
            <w:vAlign w:val="center"/>
          </w:tcPr>
          <w:p w14:paraId="5315648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BF2014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7AA384B" w14:textId="77777777" w:rsidTr="00B819C8">
        <w:tc>
          <w:tcPr>
            <w:tcW w:w="2694" w:type="dxa"/>
            <w:vAlign w:val="center"/>
          </w:tcPr>
          <w:p w14:paraId="05E317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F8B7A5" w14:textId="77777777" w:rsidR="0085747A" w:rsidRPr="009C54AE" w:rsidRDefault="000F6D81" w:rsidP="000F6D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184FBFBB" w14:textId="77777777" w:rsidTr="00B819C8">
        <w:tc>
          <w:tcPr>
            <w:tcW w:w="2694" w:type="dxa"/>
            <w:vAlign w:val="center"/>
          </w:tcPr>
          <w:p w14:paraId="483E58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DFD735" w14:textId="77777777" w:rsidR="0085747A" w:rsidRPr="009C54AE" w:rsidRDefault="000F6D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</w:tbl>
    <w:p w14:paraId="467B3A9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F6D8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08425B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A7124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C74135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C96D75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49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437DC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C5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7A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C2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17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75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B4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EA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5D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A5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A9E6B5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024C" w14:textId="77777777" w:rsidR="00015B8F" w:rsidRPr="009C54AE" w:rsidRDefault="000F6D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ECA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DB13" w14:textId="77777777" w:rsidR="00015B8F" w:rsidRPr="009C54AE" w:rsidRDefault="000F6D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2C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CB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73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DBF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8C3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B1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28DC" w14:textId="77777777" w:rsidR="00015B8F" w:rsidRPr="009C54AE" w:rsidRDefault="000F6D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A89E1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68E324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2BF40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3E1FE7" w14:textId="77777777" w:rsidR="006B3D1D" w:rsidRPr="00FD7701" w:rsidRDefault="006B3D1D" w:rsidP="006B3D1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A5AD248" w14:textId="77777777" w:rsidR="006B3D1D" w:rsidRPr="00FD7701" w:rsidRDefault="006B3D1D" w:rsidP="006B3D1D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A875448" w14:textId="77777777" w:rsidR="00614526" w:rsidRPr="009C54AE" w:rsidRDefault="0061452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B8FC5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B45EB4" w14:textId="77777777" w:rsidR="009C54AE" w:rsidRPr="006E2452" w:rsidRDefault="000F6D8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E2452">
        <w:rPr>
          <w:rFonts w:ascii="Corbel" w:hAnsi="Corbel"/>
          <w:b w:val="0"/>
          <w:smallCaps w:val="0"/>
          <w:szCs w:val="24"/>
        </w:rPr>
        <w:t>zaliczenie z oceną</w:t>
      </w:r>
    </w:p>
    <w:p w14:paraId="3DA210D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C955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394E19F" w14:textId="77777777" w:rsidTr="00745302">
        <w:tc>
          <w:tcPr>
            <w:tcW w:w="9670" w:type="dxa"/>
          </w:tcPr>
          <w:p w14:paraId="19AB16C2" w14:textId="77777777" w:rsidR="0085747A" w:rsidRPr="009C54AE" w:rsidRDefault="000F6D81" w:rsidP="000F6D8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mechanizmów funkcjonowania gospodarki rynkowej na poziomie mikro i makroekonomicznym.</w:t>
            </w:r>
          </w:p>
        </w:tc>
      </w:tr>
    </w:tbl>
    <w:p w14:paraId="11A0861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45582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D53BFA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EC9B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0040CD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F7758D1" w14:textId="77777777" w:rsidTr="00923D7D">
        <w:tc>
          <w:tcPr>
            <w:tcW w:w="851" w:type="dxa"/>
            <w:vAlign w:val="center"/>
          </w:tcPr>
          <w:p w14:paraId="566DA83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7DC09F8" w14:textId="77777777" w:rsidR="0085747A" w:rsidRPr="009C54AE" w:rsidRDefault="000F6D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ograniczeń funkcjonowania systemu gospodarki rynkowej i problemów pojawiających się w sferze społecznej.</w:t>
            </w:r>
          </w:p>
        </w:tc>
      </w:tr>
      <w:tr w:rsidR="0085747A" w:rsidRPr="009C54AE" w14:paraId="70ABCB41" w14:textId="77777777" w:rsidTr="00923D7D">
        <w:tc>
          <w:tcPr>
            <w:tcW w:w="851" w:type="dxa"/>
            <w:vAlign w:val="center"/>
          </w:tcPr>
          <w:p w14:paraId="00972F15" w14:textId="77777777" w:rsidR="0085747A" w:rsidRPr="009C54AE" w:rsidRDefault="000F6D8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2F5F459" w14:textId="77777777" w:rsidR="0085747A" w:rsidRPr="009C54AE" w:rsidRDefault="000F6D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identyfikacji, rozumienia, analizowania i interpretowania zjawisk społecznych w gospodarce rynkowej oraz określania współzależności między kategoriami ekonomicznymi i społecznymi.</w:t>
            </w:r>
          </w:p>
        </w:tc>
      </w:tr>
      <w:tr w:rsidR="0085747A" w:rsidRPr="009C54AE" w14:paraId="172AC19B" w14:textId="77777777" w:rsidTr="00923D7D">
        <w:tc>
          <w:tcPr>
            <w:tcW w:w="851" w:type="dxa"/>
            <w:vAlign w:val="center"/>
          </w:tcPr>
          <w:p w14:paraId="09A16883" w14:textId="77777777" w:rsidR="0085747A" w:rsidRPr="009C54AE" w:rsidRDefault="000F6D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03332A6" w14:textId="77777777" w:rsidR="0085747A" w:rsidRPr="009C54AE" w:rsidRDefault="000F6D8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konieczność poszukiwania rozwiązań z zakresu polityki społeczno-ekonomicznej, które pozwalają godzić cele ekonomicznej efektywności i sprawiedliwości społecznej.</w:t>
            </w:r>
          </w:p>
        </w:tc>
      </w:tr>
    </w:tbl>
    <w:p w14:paraId="5E520C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BF4F5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2532AD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124C9C3" w14:textId="77777777" w:rsidTr="0071620A">
        <w:tc>
          <w:tcPr>
            <w:tcW w:w="1701" w:type="dxa"/>
            <w:vAlign w:val="center"/>
          </w:tcPr>
          <w:p w14:paraId="6B9F9EC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59BDB6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73C58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6CE3FCF" w14:textId="77777777" w:rsidTr="005E6E85">
        <w:tc>
          <w:tcPr>
            <w:tcW w:w="1701" w:type="dxa"/>
          </w:tcPr>
          <w:p w14:paraId="0B5D10CA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C59CBC9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Identyfikuje podstawowe ograniczenia gospodarki rynkowej i wskazuje społeczne problemy związane z jej funkcjonowaniem.</w:t>
            </w:r>
          </w:p>
        </w:tc>
        <w:tc>
          <w:tcPr>
            <w:tcW w:w="1873" w:type="dxa"/>
          </w:tcPr>
          <w:p w14:paraId="6BEB8C8C" w14:textId="77777777" w:rsidR="000F6D81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67BCF58" w14:textId="77777777" w:rsidR="0085747A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2BACEEF5" w14:textId="77777777" w:rsidTr="005E6E85">
        <w:tc>
          <w:tcPr>
            <w:tcW w:w="1701" w:type="dxa"/>
          </w:tcPr>
          <w:p w14:paraId="01729DB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518AA08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Dobiera właściwe metody do analizy i prezentacji problemów społecznych w gospodarce rynkowej.</w:t>
            </w:r>
          </w:p>
        </w:tc>
        <w:tc>
          <w:tcPr>
            <w:tcW w:w="1873" w:type="dxa"/>
          </w:tcPr>
          <w:p w14:paraId="3E3FABC1" w14:textId="77777777" w:rsidR="0085747A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F6D81" w:rsidRPr="009C54AE" w14:paraId="079FDDC4" w14:textId="77777777" w:rsidTr="005E6E85">
        <w:tc>
          <w:tcPr>
            <w:tcW w:w="1701" w:type="dxa"/>
          </w:tcPr>
          <w:p w14:paraId="2457F516" w14:textId="77777777" w:rsidR="000F6D81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D621CCA" w14:textId="77777777" w:rsidR="000F6D81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zjawiska społeczne w gospodarce rynkowej, wskazując na ich istotne związki z kategoriami ekonomicznymi.</w:t>
            </w:r>
          </w:p>
        </w:tc>
        <w:tc>
          <w:tcPr>
            <w:tcW w:w="1873" w:type="dxa"/>
          </w:tcPr>
          <w:p w14:paraId="17F75C62" w14:textId="77777777" w:rsidR="000F6D81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F6D81" w:rsidRPr="009C54AE" w14:paraId="05C24E5A" w14:textId="77777777" w:rsidTr="005E6E85">
        <w:tc>
          <w:tcPr>
            <w:tcW w:w="1701" w:type="dxa"/>
          </w:tcPr>
          <w:p w14:paraId="1B0B6A98" w14:textId="77777777" w:rsidR="000F6D81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004FA26" w14:textId="77777777" w:rsidR="000F6D81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Pozyskuje i analizuje dane dotyczące procesów społecznych w gospodarce rynkowej.</w:t>
            </w:r>
          </w:p>
        </w:tc>
        <w:tc>
          <w:tcPr>
            <w:tcW w:w="1873" w:type="dxa"/>
          </w:tcPr>
          <w:p w14:paraId="79FD4EBB" w14:textId="77777777" w:rsidR="000F6D81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24A52095" w14:textId="77777777" w:rsidTr="005E6E85">
        <w:tc>
          <w:tcPr>
            <w:tcW w:w="1701" w:type="dxa"/>
          </w:tcPr>
          <w:p w14:paraId="0A449443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3F87F59" w14:textId="77777777" w:rsidR="0085747A" w:rsidRPr="009C54AE" w:rsidRDefault="000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podaje własne propozycje rozwiązania problemów godzenia celów społecznych i ekonomicznych w gospodarce rynkowej.</w:t>
            </w:r>
          </w:p>
        </w:tc>
        <w:tc>
          <w:tcPr>
            <w:tcW w:w="1873" w:type="dxa"/>
          </w:tcPr>
          <w:p w14:paraId="6F3A24DD" w14:textId="77777777" w:rsidR="0085747A" w:rsidRPr="009C54AE" w:rsidRDefault="000F6D81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6DDFB5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559E2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0E1C65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083E87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7868A37" w14:textId="77777777" w:rsidTr="00923D7D">
        <w:tc>
          <w:tcPr>
            <w:tcW w:w="9639" w:type="dxa"/>
          </w:tcPr>
          <w:p w14:paraId="2F7A727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6D81" w:rsidRPr="009C54AE" w14:paraId="40631CE9" w14:textId="77777777" w:rsidTr="00923D7D">
        <w:tc>
          <w:tcPr>
            <w:tcW w:w="9639" w:type="dxa"/>
          </w:tcPr>
          <w:p w14:paraId="4F7115EE" w14:textId="77777777" w:rsidR="000F6D81" w:rsidRPr="009C54AE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5920B2">
              <w:rPr>
                <w:rFonts w:ascii="Corbel" w:hAnsi="Corbel"/>
                <w:sz w:val="24"/>
                <w:szCs w:val="24"/>
              </w:rPr>
              <w:t>Rodzaje systemów społeczno-gospodarczych. Specyfika systemu gospodarki rynkowej. Ograniczenia i błędy rynku jako systemu społeczno-gospodarczego.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F6D81" w:rsidRPr="009C54AE" w14:paraId="2CDB5B94" w14:textId="77777777" w:rsidTr="00923D7D">
        <w:tc>
          <w:tcPr>
            <w:tcW w:w="9639" w:type="dxa"/>
          </w:tcPr>
          <w:p w14:paraId="3558DB21" w14:textId="77777777" w:rsidR="000F6D81" w:rsidRPr="005920B2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społeczne w sferze rynku pracy (bezrobocie, bierność zawodowa, dyskryminacja na rynku pracy, bezpieczeństwo a elastyczność pracy – problemy „pracy śmieciowej” i model flexicurity): przyczyny, przejawy, skala występowania, skutki i możliwości ograniczania.</w:t>
            </w:r>
          </w:p>
        </w:tc>
      </w:tr>
      <w:tr w:rsidR="000F6D81" w:rsidRPr="009C54AE" w14:paraId="3709843C" w14:textId="77777777" w:rsidTr="00923D7D">
        <w:tc>
          <w:tcPr>
            <w:tcW w:w="9639" w:type="dxa"/>
          </w:tcPr>
          <w:p w14:paraId="76550764" w14:textId="77777777" w:rsidR="000F6D81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5920B2">
              <w:rPr>
                <w:rFonts w:ascii="Corbel" w:hAnsi="Corbel"/>
                <w:sz w:val="24"/>
                <w:szCs w:val="24"/>
              </w:rPr>
              <w:t xml:space="preserve">Nierówności, ubóstwo, deprywacja materialna, </w:t>
            </w:r>
            <w:r>
              <w:rPr>
                <w:rFonts w:ascii="Corbel" w:hAnsi="Corbel"/>
                <w:sz w:val="24"/>
                <w:szCs w:val="24"/>
              </w:rPr>
              <w:t xml:space="preserve">marginalizacja i </w:t>
            </w:r>
            <w:r w:rsidRPr="005920B2">
              <w:rPr>
                <w:rFonts w:ascii="Corbel" w:hAnsi="Corbel"/>
                <w:sz w:val="24"/>
                <w:szCs w:val="24"/>
              </w:rPr>
              <w:t>wykluczenie</w:t>
            </w:r>
            <w:r>
              <w:rPr>
                <w:rFonts w:ascii="Corbel" w:hAnsi="Corbel"/>
                <w:sz w:val="24"/>
                <w:szCs w:val="24"/>
              </w:rPr>
              <w:t xml:space="preserve"> społeczne (w tym cyfrowe) jako problemy współczesności: z</w:t>
            </w:r>
            <w:r w:rsidRPr="005920B2">
              <w:rPr>
                <w:rFonts w:ascii="Corbel" w:hAnsi="Corbel"/>
                <w:sz w:val="24"/>
                <w:szCs w:val="24"/>
              </w:rPr>
              <w:t>agadnienia terminologiczne i koncepcyjne</w:t>
            </w:r>
            <w:r>
              <w:rPr>
                <w:rFonts w:ascii="Corbel" w:hAnsi="Corbel"/>
                <w:sz w:val="24"/>
                <w:szCs w:val="24"/>
              </w:rPr>
              <w:t xml:space="preserve"> (pojęcie, wymiary i rodzaje),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5920B2">
              <w:rPr>
                <w:rFonts w:ascii="Corbel" w:hAnsi="Corbel"/>
                <w:sz w:val="24"/>
                <w:szCs w:val="24"/>
              </w:rPr>
              <w:t>roblemy pomiaru i kwantyfikacji</w:t>
            </w:r>
            <w:r>
              <w:rPr>
                <w:rFonts w:ascii="Corbel" w:hAnsi="Corbel"/>
                <w:sz w:val="24"/>
                <w:szCs w:val="24"/>
              </w:rPr>
              <w:t>, s</w:t>
            </w:r>
            <w:r w:rsidRPr="005920B2">
              <w:rPr>
                <w:rFonts w:ascii="Corbel" w:hAnsi="Corbel"/>
                <w:sz w:val="24"/>
                <w:szCs w:val="24"/>
              </w:rPr>
              <w:t>kala i tendencje zmian we współczesnych gospodarkach rynkowych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przyczyny, skutki. </w:t>
            </w:r>
            <w:r w:rsidRPr="005920B2">
              <w:rPr>
                <w:rFonts w:ascii="Corbel" w:hAnsi="Corbel"/>
                <w:sz w:val="24"/>
                <w:szCs w:val="24"/>
              </w:rPr>
              <w:t>Nierówności dochodowe a wzrost gospodarczy – hipoteza Kuznetsa.</w:t>
            </w:r>
          </w:p>
        </w:tc>
      </w:tr>
      <w:tr w:rsidR="000F6D81" w:rsidRPr="009C54AE" w14:paraId="67C00B56" w14:textId="77777777" w:rsidTr="00923D7D">
        <w:tc>
          <w:tcPr>
            <w:tcW w:w="9639" w:type="dxa"/>
          </w:tcPr>
          <w:p w14:paraId="0322C3D9" w14:textId="77777777" w:rsidR="000F6D81" w:rsidRPr="009C54AE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Migracje jako problem społeczno-ekonomiczny: przyczyny, skala, skutki.</w:t>
            </w:r>
          </w:p>
        </w:tc>
      </w:tr>
      <w:tr w:rsidR="000F6D81" w:rsidRPr="009C54AE" w14:paraId="394B0FB3" w14:textId="77777777" w:rsidTr="00923D7D">
        <w:tc>
          <w:tcPr>
            <w:tcW w:w="9639" w:type="dxa"/>
          </w:tcPr>
          <w:p w14:paraId="4D7FC23A" w14:textId="77777777" w:rsidR="000F6D81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demograficzne we współczesnych gospodarkach.</w:t>
            </w:r>
          </w:p>
        </w:tc>
      </w:tr>
      <w:tr w:rsidR="000F6D81" w:rsidRPr="009C54AE" w14:paraId="72CDFD11" w14:textId="77777777" w:rsidTr="00923D7D">
        <w:tc>
          <w:tcPr>
            <w:tcW w:w="9639" w:type="dxa"/>
          </w:tcPr>
          <w:p w14:paraId="0FA61DB2" w14:textId="77777777" w:rsidR="000F6D81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Patologie społeczne i ich koszty ekonomiczne.</w:t>
            </w:r>
          </w:p>
        </w:tc>
      </w:tr>
      <w:tr w:rsidR="000F6D81" w:rsidRPr="009C54AE" w14:paraId="39A6350E" w14:textId="77777777" w:rsidTr="00923D7D">
        <w:tc>
          <w:tcPr>
            <w:tcW w:w="9639" w:type="dxa"/>
          </w:tcPr>
          <w:p w14:paraId="63727959" w14:textId="77777777" w:rsidR="000F6D81" w:rsidRPr="009C54AE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Niedostatki zasobowe (</w:t>
            </w:r>
            <w:r w:rsidRPr="005920B2">
              <w:rPr>
                <w:rFonts w:ascii="Corbel" w:hAnsi="Corbel"/>
                <w:sz w:val="24"/>
                <w:szCs w:val="24"/>
              </w:rPr>
              <w:t>kapitału finansowego, ludzkiego</w:t>
            </w:r>
            <w:r>
              <w:rPr>
                <w:rFonts w:ascii="Corbel" w:hAnsi="Corbel"/>
                <w:sz w:val="24"/>
                <w:szCs w:val="24"/>
              </w:rPr>
              <w:t>, społecznego)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jako ź</w:t>
            </w:r>
            <w:r w:rsidRPr="005920B2">
              <w:rPr>
                <w:rFonts w:ascii="Corbel" w:hAnsi="Corbel"/>
                <w:sz w:val="24"/>
                <w:szCs w:val="24"/>
              </w:rPr>
              <w:t>ródła problemów spo</w:t>
            </w:r>
            <w:r>
              <w:rPr>
                <w:rFonts w:ascii="Corbel" w:hAnsi="Corbel"/>
                <w:sz w:val="24"/>
                <w:szCs w:val="24"/>
              </w:rPr>
              <w:t>łecznych w gospodarce rynkowej.</w:t>
            </w:r>
          </w:p>
        </w:tc>
      </w:tr>
      <w:tr w:rsidR="000F6D81" w:rsidRPr="009C54AE" w14:paraId="2CDCE93E" w14:textId="77777777" w:rsidTr="00923D7D">
        <w:tc>
          <w:tcPr>
            <w:tcW w:w="9639" w:type="dxa"/>
          </w:tcPr>
          <w:p w14:paraId="384E3F3D" w14:textId="77777777" w:rsidR="000F6D81" w:rsidRPr="005920B2" w:rsidRDefault="000F6D81" w:rsidP="009D69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państwa w gospodarce rynkowej. Modele polityki społecznej. Instytucje opieki społecznej. </w:t>
            </w:r>
            <w:r w:rsidRPr="005920B2">
              <w:rPr>
                <w:rFonts w:ascii="Corbel" w:hAnsi="Corbel"/>
                <w:sz w:val="24"/>
                <w:szCs w:val="24"/>
              </w:rPr>
              <w:t>Ekonomia społeczna</w:t>
            </w:r>
            <w:r>
              <w:rPr>
                <w:rFonts w:ascii="Corbel" w:hAnsi="Corbel"/>
                <w:sz w:val="24"/>
                <w:szCs w:val="24"/>
              </w:rPr>
              <w:t xml:space="preserve"> jako sposób na rozwiązywanie problemów społecznych w gospodarce rynkowej</w:t>
            </w:r>
            <w:r w:rsidRPr="005920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1ECC0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9FB5D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41016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E1B262" w14:textId="77777777" w:rsidR="00E960BB" w:rsidRDefault="000F6D8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dyskusja, analiza i interpretacja danych statystycznych oraz tekstów źródłowych, rozwiązywanie zadań, referaty z prezentacją multimedialną</w:t>
      </w:r>
    </w:p>
    <w:p w14:paraId="6607C83D" w14:textId="77777777" w:rsidR="00614526" w:rsidRPr="00833B3F" w:rsidRDefault="00614526" w:rsidP="0061452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33B3F">
        <w:rPr>
          <w:rFonts w:ascii="Corbel" w:hAnsi="Corbel"/>
          <w:b w:val="0"/>
          <w:smallCaps w:val="0"/>
          <w:szCs w:val="24"/>
        </w:rPr>
        <w:t>Istnieje możliwość realizacji zajęć w formie zdalnej z wykorzystaniem platformy MSTeams.</w:t>
      </w:r>
    </w:p>
    <w:p w14:paraId="5399B60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E2677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5A884F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02DDC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045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C660247" w14:textId="77777777" w:rsidTr="00C05F44">
        <w:tc>
          <w:tcPr>
            <w:tcW w:w="1985" w:type="dxa"/>
            <w:vAlign w:val="center"/>
          </w:tcPr>
          <w:p w14:paraId="2A99B33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57DB92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35A58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1CE08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E476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F6D81" w:rsidRPr="009C54AE" w14:paraId="04477E07" w14:textId="77777777" w:rsidTr="00C05F44">
        <w:tc>
          <w:tcPr>
            <w:tcW w:w="1985" w:type="dxa"/>
          </w:tcPr>
          <w:p w14:paraId="107218B1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0429E8F0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56DA0039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F6D81" w:rsidRPr="009C54AE" w14:paraId="1D2FC275" w14:textId="77777777" w:rsidTr="00C05F44">
        <w:tc>
          <w:tcPr>
            <w:tcW w:w="1985" w:type="dxa"/>
          </w:tcPr>
          <w:p w14:paraId="45BA748F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_02</w:t>
            </w:r>
          </w:p>
        </w:tc>
        <w:tc>
          <w:tcPr>
            <w:tcW w:w="5528" w:type="dxa"/>
          </w:tcPr>
          <w:p w14:paraId="1D167DA0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02DE1747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F6D81" w:rsidRPr="009C54AE" w14:paraId="5E45502A" w14:textId="77777777" w:rsidTr="00C05F44">
        <w:tc>
          <w:tcPr>
            <w:tcW w:w="1985" w:type="dxa"/>
          </w:tcPr>
          <w:p w14:paraId="4C43B6CE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CC8E56F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2216C30B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F6D81" w:rsidRPr="009C54AE" w14:paraId="04B56D92" w14:textId="77777777" w:rsidTr="00C05F44">
        <w:tc>
          <w:tcPr>
            <w:tcW w:w="1985" w:type="dxa"/>
          </w:tcPr>
          <w:p w14:paraId="24214CED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C90E8A1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4E393BBC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0F6D81" w:rsidRPr="009C54AE" w14:paraId="5B050D01" w14:textId="77777777" w:rsidTr="00C05F44">
        <w:tc>
          <w:tcPr>
            <w:tcW w:w="1985" w:type="dxa"/>
          </w:tcPr>
          <w:p w14:paraId="3F393E73" w14:textId="77777777" w:rsidR="000F6D81" w:rsidRPr="009C54AE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21D9567" w14:textId="77777777" w:rsidR="000F6D81" w:rsidRPr="001F6E41" w:rsidRDefault="000F6D81" w:rsidP="009D6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</w:p>
        </w:tc>
        <w:tc>
          <w:tcPr>
            <w:tcW w:w="2126" w:type="dxa"/>
          </w:tcPr>
          <w:p w14:paraId="13F938CF" w14:textId="77777777" w:rsidR="000F6D81" w:rsidRPr="006E2452" w:rsidRDefault="00C313C3" w:rsidP="00D716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45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6BD0B4D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B7191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B495D0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04EA2C0" w14:textId="77777777" w:rsidTr="39050D7C">
        <w:tc>
          <w:tcPr>
            <w:tcW w:w="9670" w:type="dxa"/>
          </w:tcPr>
          <w:p w14:paraId="58834DDB" w14:textId="3C808D19" w:rsidR="0085747A" w:rsidRPr="009C54AE" w:rsidRDefault="00C313C3" w:rsidP="39050D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9050D7C">
              <w:rPr>
                <w:rFonts w:ascii="Corbel" w:hAnsi="Corbel"/>
                <w:b w:val="0"/>
                <w:smallCaps w:val="0"/>
              </w:rPr>
              <w:t>Warunkiem zaliczenia przedmiotu jest przygotowanie i zaprezentowanie referatu oraz aktywność w trakcie zajęć. Ocena z referatu uzależniona jest zarówno od poziomu treści merytorycznych, jak i formy ich zaprezentowania. Ocena końcowa z przedmiotu oparta jest na ocenie za przygotowanie i prezentację referatu</w:t>
            </w:r>
            <w:r w:rsidR="57634BBE" w:rsidRPr="39050D7C">
              <w:rPr>
                <w:rFonts w:ascii="Corbel" w:hAnsi="Corbel"/>
                <w:b w:val="0"/>
                <w:smallCaps w:val="0"/>
              </w:rPr>
              <w:t xml:space="preserve"> (waga 80%)</w:t>
            </w:r>
            <w:r w:rsidRPr="39050D7C">
              <w:rPr>
                <w:rFonts w:ascii="Corbel" w:hAnsi="Corbel"/>
                <w:b w:val="0"/>
                <w:smallCaps w:val="0"/>
              </w:rPr>
              <w:t>, która jest modyfikowana przez ocenę aktywności w trakcie ćwiczeń (uczestnictwo w dyskusji, rozwiązywanie zadań, analiza i interpretacja danych źródłowych</w:t>
            </w:r>
            <w:r w:rsidR="736E9877" w:rsidRPr="39050D7C">
              <w:rPr>
                <w:rFonts w:ascii="Corbel" w:hAnsi="Corbel"/>
                <w:b w:val="0"/>
                <w:smallCaps w:val="0"/>
              </w:rPr>
              <w:t xml:space="preserve"> - waga </w:t>
            </w:r>
            <w:r w:rsidR="6E011258" w:rsidRPr="39050D7C">
              <w:rPr>
                <w:rFonts w:ascii="Corbel" w:hAnsi="Corbel"/>
                <w:b w:val="0"/>
                <w:smallCaps w:val="0"/>
              </w:rPr>
              <w:t>2</w:t>
            </w:r>
            <w:r w:rsidR="736E9877" w:rsidRPr="39050D7C">
              <w:rPr>
                <w:rFonts w:ascii="Corbel" w:hAnsi="Corbel"/>
                <w:b w:val="0"/>
                <w:smallCaps w:val="0"/>
              </w:rPr>
              <w:t>0%</w:t>
            </w:r>
            <w:r w:rsidRPr="39050D7C">
              <w:rPr>
                <w:rFonts w:ascii="Corbel" w:hAnsi="Corbel"/>
                <w:b w:val="0"/>
                <w:smallCaps w:val="0"/>
              </w:rPr>
              <w:t>).</w:t>
            </w:r>
          </w:p>
        </w:tc>
      </w:tr>
    </w:tbl>
    <w:p w14:paraId="23C671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FFD55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A93D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64972CF" w14:textId="77777777" w:rsidTr="003E1941">
        <w:tc>
          <w:tcPr>
            <w:tcW w:w="4962" w:type="dxa"/>
            <w:vAlign w:val="center"/>
          </w:tcPr>
          <w:p w14:paraId="029B0DD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16F4F7F" w14:textId="518762CF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7169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937468" w14:textId="77777777" w:rsidTr="00923D7D">
        <w:tc>
          <w:tcPr>
            <w:tcW w:w="4962" w:type="dxa"/>
          </w:tcPr>
          <w:p w14:paraId="7AC65E77" w14:textId="046A89A1" w:rsidR="0085747A" w:rsidRPr="009C54AE" w:rsidRDefault="00C61DC5" w:rsidP="004F7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722F165" w14:textId="77777777" w:rsidR="0085747A" w:rsidRPr="009C54AE" w:rsidRDefault="00C313C3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26288F9" w14:textId="77777777" w:rsidTr="00923D7D">
        <w:tc>
          <w:tcPr>
            <w:tcW w:w="4962" w:type="dxa"/>
          </w:tcPr>
          <w:p w14:paraId="6DE55C8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31C4B7E" w14:textId="77777777" w:rsidR="00C61DC5" w:rsidRPr="009C54AE" w:rsidRDefault="00C61DC5" w:rsidP="007167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F88E914" w14:textId="77777777" w:rsidR="00C61DC5" w:rsidRPr="009C54AE" w:rsidRDefault="00C313C3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0E6948B" w14:textId="77777777" w:rsidTr="00923D7D">
        <w:tc>
          <w:tcPr>
            <w:tcW w:w="4962" w:type="dxa"/>
          </w:tcPr>
          <w:p w14:paraId="192D70B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F4A7938" w14:textId="77777777" w:rsidR="00C61DC5" w:rsidRPr="009C54AE" w:rsidRDefault="00C61DC5" w:rsidP="007167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716738">
              <w:rPr>
                <w:rFonts w:ascii="Corbel" w:hAnsi="Corbel"/>
                <w:sz w:val="24"/>
                <w:szCs w:val="24"/>
              </w:rPr>
              <w:t>napisanie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7194E88" w14:textId="77777777" w:rsidR="00C61DC5" w:rsidRPr="009C54AE" w:rsidRDefault="00C313C3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483212C1" w14:textId="77777777" w:rsidTr="00923D7D">
        <w:tc>
          <w:tcPr>
            <w:tcW w:w="4962" w:type="dxa"/>
          </w:tcPr>
          <w:p w14:paraId="38DD69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1334D88" w14:textId="77777777" w:rsidR="0085747A" w:rsidRPr="009C54AE" w:rsidRDefault="00C313C3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9A66E32" w14:textId="77777777" w:rsidTr="00923D7D">
        <w:tc>
          <w:tcPr>
            <w:tcW w:w="4962" w:type="dxa"/>
          </w:tcPr>
          <w:p w14:paraId="440640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3EE03036" w14:textId="77777777" w:rsidR="0085747A" w:rsidRPr="009C54AE" w:rsidRDefault="00C313C3" w:rsidP="00D716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0DE413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77C42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ACC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A4EF6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AD885D3" w14:textId="77777777" w:rsidTr="006E2452">
        <w:trPr>
          <w:trHeight w:val="397"/>
        </w:trPr>
        <w:tc>
          <w:tcPr>
            <w:tcW w:w="2359" w:type="pct"/>
          </w:tcPr>
          <w:p w14:paraId="7264887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5D516CD" w14:textId="77777777" w:rsidR="0085747A" w:rsidRPr="009C54AE" w:rsidRDefault="00C313C3" w:rsidP="006E24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15AB0C7" w14:textId="77777777" w:rsidTr="006E2452">
        <w:trPr>
          <w:trHeight w:val="397"/>
        </w:trPr>
        <w:tc>
          <w:tcPr>
            <w:tcW w:w="2359" w:type="pct"/>
          </w:tcPr>
          <w:p w14:paraId="4F92B0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99702FE" w14:textId="77777777" w:rsidR="0085747A" w:rsidRPr="009C54AE" w:rsidRDefault="00C313C3" w:rsidP="006E24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F3C885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47B82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A710A6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FDDBEC9" w14:textId="77777777" w:rsidTr="39050D7C">
        <w:trPr>
          <w:trHeight w:val="397"/>
        </w:trPr>
        <w:tc>
          <w:tcPr>
            <w:tcW w:w="5000" w:type="pct"/>
          </w:tcPr>
          <w:p w14:paraId="1DAA22B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3035B0B" w14:textId="77777777" w:rsidR="00C313C3" w:rsidRPr="00C313C3" w:rsidRDefault="00C313C3" w:rsidP="00C313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Panek T. (red.),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Statystyka społeczna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PWE, Warszawa 2014.</w:t>
            </w:r>
          </w:p>
          <w:p w14:paraId="52C8792E" w14:textId="77777777" w:rsidR="00C313C3" w:rsidRPr="009C54AE" w:rsidRDefault="00C313C3" w:rsidP="00C313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Stiglitz J.E.,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Ekonomia sektora publicznego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Warszawa 2013.</w:t>
            </w:r>
          </w:p>
        </w:tc>
      </w:tr>
      <w:tr w:rsidR="0085747A" w:rsidRPr="009C54AE" w14:paraId="7CC5B82E" w14:textId="77777777" w:rsidTr="39050D7C">
        <w:trPr>
          <w:trHeight w:val="397"/>
        </w:trPr>
        <w:tc>
          <w:tcPr>
            <w:tcW w:w="5000" w:type="pct"/>
          </w:tcPr>
          <w:p w14:paraId="28ED267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EAAB2F" w14:textId="77777777" w:rsidR="00C313C3" w:rsidRPr="001F6E41" w:rsidRDefault="00C313C3" w:rsidP="00C313C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Golinowska S., Tarkowska E., Topińska I. (red.),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Ubóstwo i wykluczenie społeczne: Badania, metody, wyniki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IPiSS, Warszawa 2005.</w:t>
            </w:r>
          </w:p>
          <w:p w14:paraId="41B5E3C5" w14:textId="77777777" w:rsidR="00C313C3" w:rsidRPr="001F6E41" w:rsidRDefault="00C313C3" w:rsidP="00C313C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Kołodko G.W.,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Wędrujący świat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Prószyński i s-ka, Warszawa 200</w:t>
            </w:r>
            <w:r w:rsidR="00756B65">
              <w:rPr>
                <w:rFonts w:ascii="Corbel" w:hAnsi="Corbel"/>
                <w:b w:val="0"/>
                <w:smallCaps w:val="0"/>
                <w:sz w:val="22"/>
                <w:szCs w:val="24"/>
              </w:rPr>
              <w:t>8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.</w:t>
            </w:r>
          </w:p>
          <w:p w14:paraId="79EFD128" w14:textId="77777777" w:rsidR="00C313C3" w:rsidRPr="00C313C3" w:rsidRDefault="00C313C3" w:rsidP="00C313C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Kot S.M., Malawski A., Węgrzecki A., </w:t>
            </w:r>
            <w:r w:rsidRPr="006D5B67">
              <w:rPr>
                <w:rFonts w:ascii="Corbel" w:hAnsi="Corbel"/>
                <w:b w:val="0"/>
                <w:i/>
                <w:smallCaps w:val="0"/>
                <w:sz w:val="22"/>
                <w:szCs w:val="24"/>
              </w:rPr>
              <w:t>Dobrobyt społeczny, nierówności i sprawiedliwość dystrybutywna</w:t>
            </w:r>
            <w:r w:rsidRPr="001F6E41">
              <w:rPr>
                <w:rFonts w:ascii="Corbel" w:hAnsi="Corbel"/>
                <w:b w:val="0"/>
                <w:smallCaps w:val="0"/>
                <w:sz w:val="22"/>
                <w:szCs w:val="24"/>
              </w:rPr>
              <w:t>, AE w Krakowie, Kraków 2004.</w:t>
            </w:r>
          </w:p>
          <w:p w14:paraId="7F1B21E6" w14:textId="3C47F45C" w:rsidR="00C313C3" w:rsidRPr="009C54AE" w:rsidRDefault="00C313C3" w:rsidP="39050D7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  <w:sz w:val="22"/>
              </w:rPr>
            </w:pPr>
            <w:r w:rsidRPr="39050D7C">
              <w:rPr>
                <w:rFonts w:ascii="Corbel" w:hAnsi="Corbel"/>
                <w:b w:val="0"/>
                <w:smallCaps w:val="0"/>
                <w:sz w:val="22"/>
              </w:rPr>
              <w:t>artykuły w czasopiśmie „Nierówności Społeczne a Wzrost Gospodarczy”, Wydawnictwo UR, Rzeszów</w:t>
            </w:r>
            <w:r w:rsidR="5D218FB5" w:rsidRPr="39050D7C">
              <w:rPr>
                <w:rFonts w:ascii="Corbel" w:hAnsi="Corbel"/>
                <w:b w:val="0"/>
                <w:smallCaps w:val="0"/>
                <w:sz w:val="22"/>
              </w:rPr>
              <w:t xml:space="preserve"> (m.in.</w:t>
            </w:r>
            <w:r w:rsidR="6CE48FA6" w:rsidRPr="39050D7C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3963F0E1" w14:textId="772FCD09" w:rsidR="00C313C3" w:rsidRPr="009C54AE" w:rsidRDefault="5D218FB5" w:rsidP="39050D7C">
            <w:pPr>
              <w:pStyle w:val="Punktygwne"/>
              <w:spacing w:before="0" w:after="0"/>
              <w:ind w:firstLine="70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9050D7C">
              <w:rPr>
                <w:rFonts w:ascii="Corbel" w:hAnsi="Corbel"/>
                <w:b w:val="0"/>
                <w:smallCaps w:val="0"/>
                <w:sz w:val="22"/>
              </w:rPr>
              <w:t>Cyrek M., Praca i kapitał w generowaniu nierówności w Unii Europejskiej – aspekty sektorowe, „Nierówności Społeczne a Wzrost Gospodarczy” nr 50 (2/2017), s. 427-442</w:t>
            </w:r>
            <w:r w:rsidR="56CF78A3" w:rsidRPr="39050D7C">
              <w:rPr>
                <w:rFonts w:ascii="Corbel" w:hAnsi="Corbel"/>
                <w:b w:val="0"/>
                <w:smallCaps w:val="0"/>
                <w:sz w:val="22"/>
              </w:rPr>
              <w:t xml:space="preserve">; </w:t>
            </w:r>
          </w:p>
          <w:p w14:paraId="0037EE83" w14:textId="5E517E5D" w:rsidR="00C313C3" w:rsidRPr="009C54AE" w:rsidRDefault="56CF78A3" w:rsidP="39050D7C">
            <w:pPr>
              <w:pStyle w:val="Punktygwne"/>
              <w:spacing w:before="0" w:after="0"/>
              <w:ind w:firstLine="70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9050D7C">
              <w:rPr>
                <w:rFonts w:ascii="Corbel" w:hAnsi="Corbel"/>
                <w:b w:val="0"/>
                <w:smallCaps w:val="0"/>
                <w:sz w:val="22"/>
              </w:rPr>
              <w:t>Cyrek</w:t>
            </w:r>
            <w:r w:rsidR="6444C569" w:rsidRPr="39050D7C">
              <w:rPr>
                <w:rFonts w:ascii="Corbel" w:hAnsi="Corbel"/>
                <w:b w:val="0"/>
                <w:smallCaps w:val="0"/>
                <w:sz w:val="22"/>
              </w:rPr>
              <w:t xml:space="preserve"> M.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>, Sektorowe charakterystyki państw UE wobec alternatywy konkurencyjność – spójność społeczna</w:t>
            </w:r>
            <w:r w:rsidR="441B66C6" w:rsidRPr="39050D7C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19563207" w:rsidRPr="39050D7C">
              <w:rPr>
                <w:rFonts w:ascii="Corbel" w:hAnsi="Corbel"/>
                <w:b w:val="0"/>
                <w:smallCaps w:val="0"/>
                <w:sz w:val="22"/>
              </w:rPr>
              <w:t>„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Nierówności </w:t>
            </w:r>
            <w:r w:rsidR="2C2E4ED9" w:rsidRPr="39050D7C"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połeczne a </w:t>
            </w:r>
            <w:r w:rsidR="75783FDA" w:rsidRPr="39050D7C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zrost </w:t>
            </w:r>
            <w:r w:rsidR="46D19FC1" w:rsidRPr="39050D7C">
              <w:rPr>
                <w:rFonts w:ascii="Corbel" w:hAnsi="Corbel"/>
                <w:b w:val="0"/>
                <w:smallCaps w:val="0"/>
                <w:sz w:val="22"/>
              </w:rPr>
              <w:t>G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>ospodarczy</w:t>
            </w:r>
            <w:r w:rsidR="7CF4E621" w:rsidRPr="39050D7C">
              <w:rPr>
                <w:rFonts w:ascii="Corbel" w:hAnsi="Corbel"/>
                <w:b w:val="0"/>
                <w:smallCaps w:val="0"/>
                <w:sz w:val="22"/>
              </w:rPr>
              <w:t>”</w:t>
            </w:r>
            <w:r w:rsidRPr="39050D7C">
              <w:rPr>
                <w:rFonts w:ascii="Corbel" w:hAnsi="Corbel"/>
                <w:b w:val="0"/>
                <w:smallCaps w:val="0"/>
                <w:sz w:val="22"/>
              </w:rPr>
              <w:t xml:space="preserve"> nr 37 (1/2014), s. 104-122</w:t>
            </w:r>
            <w:r w:rsidR="5D218FB5" w:rsidRPr="39050D7C">
              <w:rPr>
                <w:rFonts w:ascii="Corbel" w:hAnsi="Corbel"/>
                <w:b w:val="0"/>
                <w:smallCaps w:val="0"/>
                <w:sz w:val="22"/>
              </w:rPr>
              <w:t>)</w:t>
            </w:r>
            <w:r w:rsidR="00C313C3" w:rsidRPr="39050D7C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14:paraId="4837BD7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6B5C2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BB6F0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6AD4F" w14:textId="77777777" w:rsidR="00AB7FE9" w:rsidRDefault="00AB7FE9" w:rsidP="00C16ABF">
      <w:pPr>
        <w:spacing w:after="0" w:line="240" w:lineRule="auto"/>
      </w:pPr>
      <w:r>
        <w:separator/>
      </w:r>
    </w:p>
  </w:endnote>
  <w:endnote w:type="continuationSeparator" w:id="0">
    <w:p w14:paraId="1A04DA21" w14:textId="77777777" w:rsidR="00AB7FE9" w:rsidRDefault="00AB7F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95A4" w14:textId="77777777" w:rsidR="00AB7FE9" w:rsidRDefault="00AB7FE9" w:rsidP="00C16ABF">
      <w:pPr>
        <w:spacing w:after="0" w:line="240" w:lineRule="auto"/>
      </w:pPr>
      <w:r>
        <w:separator/>
      </w:r>
    </w:p>
  </w:footnote>
  <w:footnote w:type="continuationSeparator" w:id="0">
    <w:p w14:paraId="06E76E7A" w14:textId="77777777" w:rsidR="00AB7FE9" w:rsidRDefault="00AB7FE9" w:rsidP="00C16ABF">
      <w:pPr>
        <w:spacing w:after="0" w:line="240" w:lineRule="auto"/>
      </w:pPr>
      <w:r>
        <w:continuationSeparator/>
      </w:r>
    </w:p>
  </w:footnote>
  <w:footnote w:id="1">
    <w:p w14:paraId="57E1574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431BAD"/>
    <w:multiLevelType w:val="hybridMultilevel"/>
    <w:tmpl w:val="EF82D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10F11"/>
    <w:multiLevelType w:val="hybridMultilevel"/>
    <w:tmpl w:val="7A103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728165">
    <w:abstractNumId w:val="0"/>
  </w:num>
  <w:num w:numId="2" w16cid:durableId="1398936741">
    <w:abstractNumId w:val="1"/>
  </w:num>
  <w:num w:numId="3" w16cid:durableId="149645993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EAF"/>
    <w:rsid w:val="00022ECE"/>
    <w:rsid w:val="00040B2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D8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324B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2053"/>
    <w:rsid w:val="002857DE"/>
    <w:rsid w:val="00291567"/>
    <w:rsid w:val="0029532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15E0B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70AE"/>
    <w:rsid w:val="0050496F"/>
    <w:rsid w:val="00513B6F"/>
    <w:rsid w:val="00517C63"/>
    <w:rsid w:val="005363C4"/>
    <w:rsid w:val="00536BDE"/>
    <w:rsid w:val="0054058C"/>
    <w:rsid w:val="00543ACC"/>
    <w:rsid w:val="00553F66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4526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3D1D"/>
    <w:rsid w:val="006D050F"/>
    <w:rsid w:val="006D6139"/>
    <w:rsid w:val="006E2452"/>
    <w:rsid w:val="006E5D65"/>
    <w:rsid w:val="006F1282"/>
    <w:rsid w:val="006F1FBC"/>
    <w:rsid w:val="006F31E2"/>
    <w:rsid w:val="00706544"/>
    <w:rsid w:val="007072BA"/>
    <w:rsid w:val="0071620A"/>
    <w:rsid w:val="00716738"/>
    <w:rsid w:val="00724677"/>
    <w:rsid w:val="00725459"/>
    <w:rsid w:val="007327BD"/>
    <w:rsid w:val="00734608"/>
    <w:rsid w:val="00745302"/>
    <w:rsid w:val="007461D6"/>
    <w:rsid w:val="00746EC8"/>
    <w:rsid w:val="00756B65"/>
    <w:rsid w:val="00763BF1"/>
    <w:rsid w:val="00766FD4"/>
    <w:rsid w:val="0078168C"/>
    <w:rsid w:val="007834FC"/>
    <w:rsid w:val="00787C2A"/>
    <w:rsid w:val="00790E27"/>
    <w:rsid w:val="007A4022"/>
    <w:rsid w:val="007A6E6E"/>
    <w:rsid w:val="007C3299"/>
    <w:rsid w:val="007C3BCC"/>
    <w:rsid w:val="007C4546"/>
    <w:rsid w:val="007C7D1B"/>
    <w:rsid w:val="007D6E56"/>
    <w:rsid w:val="007F4155"/>
    <w:rsid w:val="0080517E"/>
    <w:rsid w:val="0081554D"/>
    <w:rsid w:val="0081707E"/>
    <w:rsid w:val="008449B3"/>
    <w:rsid w:val="008552A2"/>
    <w:rsid w:val="0085747A"/>
    <w:rsid w:val="00884922"/>
    <w:rsid w:val="00884F04"/>
    <w:rsid w:val="00885F64"/>
    <w:rsid w:val="008903FD"/>
    <w:rsid w:val="008917F9"/>
    <w:rsid w:val="008A45F7"/>
    <w:rsid w:val="008C0CC0"/>
    <w:rsid w:val="008C19A9"/>
    <w:rsid w:val="008C287F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1A5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6BA"/>
    <w:rsid w:val="00A155EE"/>
    <w:rsid w:val="00A2245B"/>
    <w:rsid w:val="00A30110"/>
    <w:rsid w:val="00A36899"/>
    <w:rsid w:val="00A371F6"/>
    <w:rsid w:val="00A407D7"/>
    <w:rsid w:val="00A43BF6"/>
    <w:rsid w:val="00A53FA5"/>
    <w:rsid w:val="00A54817"/>
    <w:rsid w:val="00A601C8"/>
    <w:rsid w:val="00A60799"/>
    <w:rsid w:val="00A8055D"/>
    <w:rsid w:val="00A84C85"/>
    <w:rsid w:val="00A97DE1"/>
    <w:rsid w:val="00AB053C"/>
    <w:rsid w:val="00AB7FE9"/>
    <w:rsid w:val="00AC788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C3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13E7"/>
    <w:rsid w:val="00CC1FB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1695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988"/>
    <w:rsid w:val="00F070AB"/>
    <w:rsid w:val="00F17567"/>
    <w:rsid w:val="00F27A7B"/>
    <w:rsid w:val="00F40453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5EDCC2"/>
    <w:rsid w:val="19563207"/>
    <w:rsid w:val="23BC20B6"/>
    <w:rsid w:val="2C2E4ED9"/>
    <w:rsid w:val="39050D7C"/>
    <w:rsid w:val="441B66C6"/>
    <w:rsid w:val="44F7BB17"/>
    <w:rsid w:val="46D19FC1"/>
    <w:rsid w:val="56CF78A3"/>
    <w:rsid w:val="57634BBE"/>
    <w:rsid w:val="5D218FB5"/>
    <w:rsid w:val="6444C569"/>
    <w:rsid w:val="6A2A00F6"/>
    <w:rsid w:val="6CE48FA6"/>
    <w:rsid w:val="6E011258"/>
    <w:rsid w:val="736E9877"/>
    <w:rsid w:val="73B7BADF"/>
    <w:rsid w:val="75783FDA"/>
    <w:rsid w:val="77E67893"/>
    <w:rsid w:val="7CF4E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9712"/>
  <w15:docId w15:val="{0FBD3525-0517-4883-9025-1AACF0D9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6B3D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B3D1D"/>
  </w:style>
  <w:style w:type="character" w:customStyle="1" w:styleId="spellingerror">
    <w:name w:val="spellingerror"/>
    <w:basedOn w:val="Domylnaczcionkaakapitu"/>
    <w:rsid w:val="006B3D1D"/>
  </w:style>
  <w:style w:type="character" w:customStyle="1" w:styleId="eop">
    <w:name w:val="eop"/>
    <w:basedOn w:val="Domylnaczcionkaakapitu"/>
    <w:rsid w:val="006B3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3CA5F-9448-48C6-A48B-3374C4E1F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E47DDC-3152-4FFF-B9B6-D7E9CFA1E2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FC986C-AB74-45EE-83C8-3D968BDC56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5BE200-D874-4017-8A03-3B9C01088A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1026</Words>
  <Characters>6162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27</cp:revision>
  <cp:lastPrinted>2019-02-06T12:12:00Z</cp:lastPrinted>
  <dcterms:created xsi:type="dcterms:W3CDTF">2020-09-30T13:29:00Z</dcterms:created>
  <dcterms:modified xsi:type="dcterms:W3CDTF">2025-06-27T09:42:00Z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